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92308" w14:textId="77777777" w:rsidR="00C0558E" w:rsidRPr="00E95DDE" w:rsidRDefault="00C0558E" w:rsidP="00944845">
      <w:pPr>
        <w:pStyle w:val="Antrats"/>
        <w:tabs>
          <w:tab w:val="clear" w:pos="4153"/>
          <w:tab w:val="clear" w:pos="8306"/>
        </w:tabs>
        <w:jc w:val="both"/>
        <w:rPr>
          <w:lang w:val="lt-LT"/>
        </w:rPr>
      </w:pPr>
    </w:p>
    <w:p w14:paraId="3C8838D9" w14:textId="77777777" w:rsidR="00C0558E" w:rsidRPr="00E95DDE" w:rsidRDefault="00C0558E" w:rsidP="00944845">
      <w:pPr>
        <w:pStyle w:val="Antrats"/>
        <w:tabs>
          <w:tab w:val="clear" w:pos="4153"/>
          <w:tab w:val="clear" w:pos="8306"/>
        </w:tabs>
        <w:jc w:val="both"/>
        <w:rPr>
          <w:lang w:val="lt-LT"/>
        </w:rPr>
      </w:pPr>
    </w:p>
    <w:p w14:paraId="5F2B44DB" w14:textId="07253016"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5A58B576" w:rsidR="00BB7AF7" w:rsidRPr="00E95DDE" w:rsidRDefault="00373EA8" w:rsidP="00041B21">
      <w:pPr>
        <w:pStyle w:val="Antrats"/>
        <w:tabs>
          <w:tab w:val="clear" w:pos="4153"/>
          <w:tab w:val="clear" w:pos="8306"/>
        </w:tabs>
        <w:jc w:val="center"/>
        <w:rPr>
          <w:b/>
          <w:bCs/>
          <w:lang w:val="lt-LT"/>
        </w:rPr>
      </w:pPr>
      <w:r>
        <w:rPr>
          <w:b/>
          <w:bCs/>
          <w:lang w:val="lt-LT"/>
        </w:rPr>
        <w:t>SVEIKATOS REIKALŲ KOORDINATOR</w:t>
      </w:r>
      <w:r w:rsidR="00E209DA">
        <w:rPr>
          <w:b/>
          <w:bCs/>
          <w:lang w:val="lt-LT"/>
        </w:rPr>
        <w:t>IUS</w:t>
      </w:r>
      <w:r>
        <w:rPr>
          <w:b/>
          <w:bCs/>
          <w:lang w:val="lt-LT"/>
        </w:rPr>
        <w:t xml:space="preserve"> (PATARĖJA</w:t>
      </w:r>
      <w:r w:rsidR="00E209DA">
        <w:rPr>
          <w:b/>
          <w:bCs/>
          <w:lang w:val="lt-LT"/>
        </w:rPr>
        <w:t>S</w:t>
      </w:r>
      <w:r>
        <w:rPr>
          <w:b/>
          <w:bCs/>
          <w:lang w:val="lt-LT"/>
        </w:rPr>
        <w:t>)</w:t>
      </w:r>
    </w:p>
    <w:p w14:paraId="2A1068E8" w14:textId="77777777" w:rsidR="00BB7AF7" w:rsidRPr="00E95DDE" w:rsidRDefault="00BB7AF7" w:rsidP="00944845">
      <w:pPr>
        <w:pStyle w:val="Antrats"/>
        <w:tabs>
          <w:tab w:val="clear" w:pos="4153"/>
          <w:tab w:val="clear" w:pos="8306"/>
        </w:tabs>
        <w:jc w:val="both"/>
        <w:rPr>
          <w:lang w:val="lt-LT"/>
        </w:rPr>
      </w:pP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p w14:paraId="388BA791" w14:textId="166DA249" w:rsidR="008937D4" w:rsidRPr="00553D14" w:rsidRDefault="000F656C" w:rsidP="008937D4">
      <w:pPr>
        <w:widowControl w:val="0"/>
        <w:tabs>
          <w:tab w:val="center" w:pos="0"/>
          <w:tab w:val="left" w:pos="1134"/>
          <w:tab w:val="center" w:pos="4153"/>
          <w:tab w:val="right" w:pos="8306"/>
        </w:tabs>
        <w:jc w:val="center"/>
        <w:rPr>
          <w:b/>
          <w:sz w:val="24"/>
          <w:szCs w:val="24"/>
          <w:lang w:val="lt-LT"/>
        </w:rPr>
      </w:pPr>
      <w:r>
        <w:rPr>
          <w:b/>
          <w:sz w:val="24"/>
          <w:szCs w:val="24"/>
          <w:lang w:val="lt-LT"/>
        </w:rPr>
        <w:t xml:space="preserve">DĖL KALVARIJOS SAVIVALDYBĖS </w:t>
      </w:r>
      <w:r w:rsidR="002C5543">
        <w:rPr>
          <w:b/>
          <w:sz w:val="24"/>
          <w:szCs w:val="24"/>
          <w:lang w:val="lt-LT"/>
        </w:rPr>
        <w:t xml:space="preserve">2026 METŲ ŠEIMOS STIPRINIMO PROGRAMOS </w:t>
      </w:r>
      <w:r>
        <w:rPr>
          <w:b/>
          <w:sz w:val="24"/>
          <w:szCs w:val="24"/>
          <w:lang w:val="lt-LT"/>
        </w:rPr>
        <w:t>PATVIRTINIM</w:t>
      </w:r>
      <w:r w:rsidR="00BE003E">
        <w:rPr>
          <w:b/>
          <w:sz w:val="24"/>
          <w:szCs w:val="24"/>
          <w:lang w:val="lt-LT"/>
        </w:rPr>
        <w:t>O</w:t>
      </w:r>
    </w:p>
    <w:p w14:paraId="5AB6F53C" w14:textId="77777777" w:rsidR="00041B21" w:rsidRPr="00E95DD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913D2E"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p w14:paraId="6910FEE5" w14:textId="2CE58616" w:rsidR="002B4413" w:rsidRPr="00E95DDE" w:rsidRDefault="00373EA8" w:rsidP="00944845">
            <w:pPr>
              <w:pStyle w:val="Antrats"/>
              <w:tabs>
                <w:tab w:val="clear" w:pos="4153"/>
                <w:tab w:val="clear" w:pos="8306"/>
              </w:tabs>
              <w:jc w:val="both"/>
              <w:rPr>
                <w:lang w:val="lt-LT"/>
              </w:rPr>
            </w:pPr>
            <w:r>
              <w:rPr>
                <w:lang w:val="lt-LT"/>
              </w:rPr>
              <w:t xml:space="preserve">Dėl Kalvarijos savivaldybės </w:t>
            </w:r>
            <w:r w:rsidR="002C5543">
              <w:rPr>
                <w:lang w:val="lt-LT"/>
              </w:rPr>
              <w:t>2026 metų šeimos stiprinimo programos</w:t>
            </w:r>
            <w:r w:rsidR="000F656C">
              <w:rPr>
                <w:lang w:val="lt-LT"/>
              </w:rPr>
              <w:t xml:space="preserve"> patvirtinimo</w:t>
            </w:r>
          </w:p>
        </w:tc>
      </w:tr>
      <w:tr w:rsidR="00E95DDE" w:rsidRPr="00913D2E" w14:paraId="4F26DE2D" w14:textId="77777777" w:rsidTr="002B4413">
        <w:tc>
          <w:tcPr>
            <w:tcW w:w="4814"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814" w:type="dxa"/>
          </w:tcPr>
          <w:p w14:paraId="6EFBDBA9" w14:textId="02642846" w:rsidR="002B4413" w:rsidRPr="00E95DDE" w:rsidRDefault="00373EA8" w:rsidP="002009B8">
            <w:pPr>
              <w:jc w:val="both"/>
              <w:rPr>
                <w:lang w:val="lt-LT"/>
              </w:rPr>
            </w:pPr>
            <w:r w:rsidRPr="00913D2E">
              <w:rPr>
                <w:sz w:val="24"/>
                <w:szCs w:val="24"/>
                <w:lang w:val="lt-LT"/>
              </w:rPr>
              <w:t>Sprendimo projekto tikslas</w:t>
            </w:r>
            <w:r w:rsidR="00E126F7" w:rsidRPr="00913D2E">
              <w:rPr>
                <w:sz w:val="24"/>
                <w:szCs w:val="24"/>
                <w:lang w:val="lt-LT"/>
              </w:rPr>
              <w:t xml:space="preserve"> – </w:t>
            </w:r>
            <w:r w:rsidR="000F656C" w:rsidRPr="00913D2E">
              <w:rPr>
                <w:sz w:val="24"/>
                <w:szCs w:val="24"/>
                <w:lang w:val="lt-LT"/>
              </w:rPr>
              <w:t xml:space="preserve">patvirtinti Kalvarijos savivaldybės </w:t>
            </w:r>
            <w:r w:rsidR="002C5543">
              <w:rPr>
                <w:sz w:val="24"/>
                <w:szCs w:val="24"/>
                <w:lang w:val="lt-LT"/>
              </w:rPr>
              <w:t>2026 metų šeimos stiprinimo programą</w:t>
            </w:r>
            <w:r w:rsidR="000F656C" w:rsidRPr="00913D2E">
              <w:rPr>
                <w:sz w:val="24"/>
                <w:szCs w:val="24"/>
                <w:lang w:val="lt-LT"/>
              </w:rPr>
              <w:t>.</w:t>
            </w:r>
          </w:p>
        </w:tc>
      </w:tr>
      <w:tr w:rsidR="00E95DDE" w:rsidRPr="00913D2E" w14:paraId="707BB49F" w14:textId="77777777" w:rsidTr="002B4413">
        <w:tc>
          <w:tcPr>
            <w:tcW w:w="4814" w:type="dxa"/>
          </w:tcPr>
          <w:p w14:paraId="1FC9D3FB" w14:textId="4ECDD3CD" w:rsidR="00081D4D" w:rsidRPr="00E95DDE" w:rsidRDefault="00081D4D" w:rsidP="004143BC">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proofErr w:type="spellStart"/>
            <w:r w:rsidRPr="00E95DDE">
              <w:rPr>
                <w:lang w:val="lt-LT"/>
              </w:rPr>
              <w:t>iai</w:t>
            </w:r>
            <w:proofErr w:type="spellEnd"/>
            <w:r w:rsidR="00EA002B" w:rsidRPr="00E95DDE">
              <w:rPr>
                <w:lang w:val="lt-LT"/>
              </w:rPr>
              <w:t>)</w:t>
            </w:r>
          </w:p>
          <w:p w14:paraId="212640E3" w14:textId="77777777" w:rsidR="002B4413" w:rsidRPr="00E95DDE" w:rsidRDefault="002B4413" w:rsidP="004143BC">
            <w:pPr>
              <w:pStyle w:val="Antrats"/>
              <w:tabs>
                <w:tab w:val="clear" w:pos="4153"/>
                <w:tab w:val="clear" w:pos="8306"/>
              </w:tabs>
              <w:jc w:val="both"/>
              <w:rPr>
                <w:lang w:val="lt-LT"/>
              </w:rPr>
            </w:pPr>
          </w:p>
        </w:tc>
        <w:tc>
          <w:tcPr>
            <w:tcW w:w="4814" w:type="dxa"/>
          </w:tcPr>
          <w:p w14:paraId="53940474" w14:textId="50EF334B" w:rsidR="002B4413" w:rsidRPr="008770D6" w:rsidRDefault="00C817DF" w:rsidP="004143BC">
            <w:pPr>
              <w:autoSpaceDE w:val="0"/>
              <w:autoSpaceDN w:val="0"/>
              <w:adjustRightInd w:val="0"/>
              <w:jc w:val="both"/>
              <w:rPr>
                <w:color w:val="EE0000"/>
                <w:sz w:val="24"/>
                <w:szCs w:val="24"/>
                <w:lang w:val="lt-LT"/>
              </w:rPr>
            </w:pPr>
            <w:r w:rsidRPr="008770D6">
              <w:rPr>
                <w:color w:val="000000" w:themeColor="text1"/>
                <w:sz w:val="24"/>
                <w:szCs w:val="24"/>
                <w:lang w:val="lt-LT"/>
              </w:rPr>
              <w:t>Sprendimo projekto uždavinys</w:t>
            </w:r>
            <w:r w:rsidR="00553D14" w:rsidRPr="008770D6">
              <w:rPr>
                <w:color w:val="000000" w:themeColor="text1"/>
                <w:sz w:val="24"/>
                <w:szCs w:val="24"/>
                <w:lang w:val="lt-LT"/>
              </w:rPr>
              <w:t xml:space="preserve"> – </w:t>
            </w:r>
            <w:r w:rsidR="002C5543" w:rsidRPr="008770D6">
              <w:rPr>
                <w:color w:val="000000" w:themeColor="text1"/>
                <w:sz w:val="24"/>
                <w:szCs w:val="24"/>
                <w:lang w:val="lt-LT"/>
              </w:rPr>
              <w:t>s</w:t>
            </w:r>
            <w:r w:rsidR="002C5543" w:rsidRPr="008770D6">
              <w:rPr>
                <w:sz w:val="24"/>
                <w:szCs w:val="24"/>
                <w:lang w:val="lt-LT"/>
              </w:rPr>
              <w:t>tiprinti šeimų gerovę, gerinti jų gyvenimo kokybę ir sudaryti sąlygas pozityviai tėvystei, tarpusavio santykių stiprinimui bei socialinių problemų prevencijai.</w:t>
            </w:r>
          </w:p>
        </w:tc>
      </w:tr>
      <w:tr w:rsidR="00E95DDE" w:rsidRPr="00913D2E" w14:paraId="46703013" w14:textId="77777777" w:rsidTr="002B4413">
        <w:tc>
          <w:tcPr>
            <w:tcW w:w="4814" w:type="dxa"/>
          </w:tcPr>
          <w:p w14:paraId="036BBA56" w14:textId="77777777" w:rsidR="002B4413" w:rsidRPr="00E95DDE" w:rsidRDefault="00081D4D" w:rsidP="004143BC">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4143BC">
            <w:pPr>
              <w:pStyle w:val="Antrats"/>
              <w:tabs>
                <w:tab w:val="clear" w:pos="4153"/>
                <w:tab w:val="clear" w:pos="8306"/>
              </w:tabs>
              <w:jc w:val="both"/>
              <w:rPr>
                <w:lang w:val="lt-LT"/>
              </w:rPr>
            </w:pPr>
          </w:p>
        </w:tc>
        <w:tc>
          <w:tcPr>
            <w:tcW w:w="4814" w:type="dxa"/>
          </w:tcPr>
          <w:p w14:paraId="10707BD5" w14:textId="370A7C99" w:rsidR="00730C97" w:rsidRPr="008770D6" w:rsidRDefault="00730C97" w:rsidP="004143BC">
            <w:pPr>
              <w:tabs>
                <w:tab w:val="left" w:pos="1134"/>
              </w:tabs>
              <w:contextualSpacing/>
              <w:jc w:val="both"/>
              <w:rPr>
                <w:color w:val="000000" w:themeColor="text1"/>
                <w:sz w:val="24"/>
                <w:szCs w:val="24"/>
                <w:lang w:val="lt-LT"/>
              </w:rPr>
            </w:pPr>
            <w:r w:rsidRPr="008770D6">
              <w:rPr>
                <w:color w:val="000000" w:themeColor="text1"/>
                <w:sz w:val="24"/>
                <w:szCs w:val="24"/>
                <w:lang w:val="lt-LT"/>
              </w:rPr>
              <w:t>Lietuvos Respublikos vietos savivaldos įstatymo 15 straipsnio 4 dalis nurodo, kad jeigu teisės aktuose yra nustatyta papildomų įgaliojimų savivaldybei, sprendimų dėl tokių įgaliojimų vykdymo priėmimo iniciatyva, neperžengiant nustatytų įgaliojimų, priklauso savivaldybės tarybai.</w:t>
            </w:r>
          </w:p>
          <w:p w14:paraId="1005DA08" w14:textId="7572508D" w:rsidR="00D47E36" w:rsidRPr="008770D6" w:rsidRDefault="00D47E36" w:rsidP="004143BC">
            <w:pPr>
              <w:tabs>
                <w:tab w:val="left" w:pos="1134"/>
              </w:tabs>
              <w:contextualSpacing/>
              <w:jc w:val="both"/>
              <w:rPr>
                <w:color w:val="000000" w:themeColor="text1"/>
                <w:sz w:val="24"/>
                <w:szCs w:val="24"/>
                <w:lang w:val="lt-LT"/>
              </w:rPr>
            </w:pPr>
            <w:r w:rsidRPr="008770D6">
              <w:rPr>
                <w:color w:val="000000" w:themeColor="text1"/>
                <w:sz w:val="24"/>
                <w:szCs w:val="24"/>
                <w:lang w:val="lt-LT"/>
              </w:rPr>
              <w:t>Lietuvos Respublikos vietos savivaldos įstatymo 16 straipsnio 1 dalis nurodo, kad Savivaldybės taryba savo įgaliojimus įgyvendina kolegialiai savivaldybės tarybos posėdžiuose. Savivaldybės taryba svarstomais klausimais priima sprendimus ir kontroliuoja, kaip jie įgyvendinami</w:t>
            </w:r>
            <w:r w:rsidRPr="008770D6">
              <w:rPr>
                <w:color w:val="000000" w:themeColor="text1"/>
                <w:lang w:val="lt-LT"/>
              </w:rPr>
              <w:t>.</w:t>
            </w:r>
          </w:p>
          <w:p w14:paraId="6030AD2B" w14:textId="3DB68A28" w:rsidR="002C5543" w:rsidRPr="008770D6" w:rsidRDefault="002C5543" w:rsidP="002C5543">
            <w:pPr>
              <w:tabs>
                <w:tab w:val="left" w:pos="1134"/>
              </w:tabs>
              <w:contextualSpacing/>
              <w:jc w:val="both"/>
              <w:rPr>
                <w:color w:val="EE0000"/>
                <w:sz w:val="24"/>
                <w:szCs w:val="24"/>
                <w:lang w:val="lt-LT"/>
              </w:rPr>
            </w:pPr>
            <w:r w:rsidRPr="008770D6">
              <w:rPr>
                <w:color w:val="000000" w:themeColor="text1"/>
                <w:sz w:val="24"/>
                <w:szCs w:val="24"/>
                <w:lang w:val="lt-LT"/>
              </w:rPr>
              <w:t xml:space="preserve">Lietuvos Respublikos šeimos stiprinimo įstatymo 14 straipsnio 1 dalies 1, 4 ir 5 punktai nurodo, kad Savivaldybės taryba nustato šeimos stiprinimo savivaldybėje prioritetus, vykdo šeimos stiprinimo politikos funkcijas, numato savivaldybės strateginiame plėtros plane ir (ar) savivaldybės strateginiame veiklos plane šeimos stiprinimo programas ir priemones. </w:t>
            </w:r>
          </w:p>
        </w:tc>
      </w:tr>
      <w:tr w:rsidR="00373EA8" w:rsidRPr="00E126F7" w14:paraId="6750B155" w14:textId="77777777" w:rsidTr="002B4413">
        <w:tc>
          <w:tcPr>
            <w:tcW w:w="4814" w:type="dxa"/>
          </w:tcPr>
          <w:p w14:paraId="13CB5DFC" w14:textId="5DCD49D1" w:rsidR="00373EA8" w:rsidRPr="00E95DDE" w:rsidRDefault="00373EA8" w:rsidP="004143BC">
            <w:pPr>
              <w:pStyle w:val="Antrats"/>
              <w:tabs>
                <w:tab w:val="clear" w:pos="4153"/>
                <w:tab w:val="clear" w:pos="8306"/>
              </w:tabs>
              <w:jc w:val="both"/>
              <w:rPr>
                <w:lang w:val="lt-LT"/>
              </w:rPr>
            </w:pPr>
            <w:r w:rsidRPr="00E95DDE">
              <w:rPr>
                <w:lang w:val="lt-LT"/>
              </w:rPr>
              <w:t>Laukiami rezultatai ir galimos pasekmės (tiek teigiamos, tiek neigiamos)</w:t>
            </w:r>
          </w:p>
          <w:p w14:paraId="58F1207E" w14:textId="089C8D8F" w:rsidR="00373EA8" w:rsidRPr="00E95DDE" w:rsidRDefault="00373EA8" w:rsidP="004143BC">
            <w:pPr>
              <w:pStyle w:val="Antrats"/>
              <w:tabs>
                <w:tab w:val="clear" w:pos="4153"/>
                <w:tab w:val="clear" w:pos="8306"/>
              </w:tabs>
              <w:jc w:val="both"/>
              <w:rPr>
                <w:lang w:val="lt-LT"/>
              </w:rPr>
            </w:pPr>
          </w:p>
        </w:tc>
        <w:tc>
          <w:tcPr>
            <w:tcW w:w="4814" w:type="dxa"/>
          </w:tcPr>
          <w:p w14:paraId="44C381B0" w14:textId="40BFD161" w:rsidR="00015897" w:rsidRPr="008770D6" w:rsidRDefault="00015897" w:rsidP="00015897">
            <w:pPr>
              <w:autoSpaceDE w:val="0"/>
              <w:autoSpaceDN w:val="0"/>
              <w:adjustRightInd w:val="0"/>
              <w:jc w:val="both"/>
              <w:rPr>
                <w:sz w:val="24"/>
                <w:szCs w:val="24"/>
                <w:lang w:val="lt-LT"/>
              </w:rPr>
            </w:pPr>
            <w:r w:rsidRPr="008770D6">
              <w:rPr>
                <w:sz w:val="24"/>
                <w:szCs w:val="24"/>
                <w:lang w:val="lt-LT"/>
              </w:rPr>
              <w:t>Pagerėjusi šeimų gyvenimo kokybė, sustiprinti tėvystės įgūdžiai, didesnis šeimų įsitraukimas į bendruomenės veiklas ir geresnis paslaugų prieinamumas.</w:t>
            </w:r>
          </w:p>
          <w:p w14:paraId="35786893" w14:textId="1522781B" w:rsidR="00373EA8" w:rsidRPr="008770D6" w:rsidRDefault="00373EA8" w:rsidP="000F656C">
            <w:pPr>
              <w:autoSpaceDE w:val="0"/>
              <w:autoSpaceDN w:val="0"/>
              <w:adjustRightInd w:val="0"/>
              <w:jc w:val="both"/>
              <w:rPr>
                <w:sz w:val="24"/>
                <w:szCs w:val="24"/>
                <w:lang w:val="lt-LT"/>
              </w:rPr>
            </w:pPr>
          </w:p>
        </w:tc>
      </w:tr>
      <w:tr w:rsidR="00373EA8" w:rsidRPr="00913D2E" w14:paraId="2944CFB6" w14:textId="77777777" w:rsidTr="002B4413">
        <w:tc>
          <w:tcPr>
            <w:tcW w:w="4814" w:type="dxa"/>
          </w:tcPr>
          <w:p w14:paraId="2EC2D1BD" w14:textId="77777777" w:rsidR="00373EA8" w:rsidRPr="00E95DDE" w:rsidRDefault="00373EA8" w:rsidP="004143BC">
            <w:pPr>
              <w:pStyle w:val="Antrats"/>
              <w:tabs>
                <w:tab w:val="clear" w:pos="4153"/>
                <w:tab w:val="clear" w:pos="8306"/>
              </w:tabs>
              <w:jc w:val="both"/>
              <w:rPr>
                <w:lang w:val="lt-LT"/>
              </w:rPr>
            </w:pPr>
            <w:r w:rsidRPr="00E95DDE">
              <w:rPr>
                <w:lang w:val="lt-LT"/>
              </w:rPr>
              <w:t>Lėšų poreikis ir šaltiniai</w:t>
            </w:r>
          </w:p>
          <w:p w14:paraId="1DAFF33B" w14:textId="30E1702B" w:rsidR="00373EA8" w:rsidRPr="00E95DDE" w:rsidRDefault="00373EA8" w:rsidP="004143BC">
            <w:pPr>
              <w:pStyle w:val="Antrats"/>
              <w:tabs>
                <w:tab w:val="clear" w:pos="4153"/>
                <w:tab w:val="clear" w:pos="8306"/>
              </w:tabs>
              <w:jc w:val="both"/>
              <w:rPr>
                <w:lang w:val="lt-LT"/>
              </w:rPr>
            </w:pPr>
          </w:p>
        </w:tc>
        <w:tc>
          <w:tcPr>
            <w:tcW w:w="4814" w:type="dxa"/>
          </w:tcPr>
          <w:p w14:paraId="0212E0C0" w14:textId="349E41C9" w:rsidR="00373EA8" w:rsidRPr="00E95DDE" w:rsidRDefault="00373EA8" w:rsidP="004143BC">
            <w:pPr>
              <w:pStyle w:val="Antrats"/>
              <w:tabs>
                <w:tab w:val="clear" w:pos="4153"/>
                <w:tab w:val="clear" w:pos="8306"/>
              </w:tabs>
              <w:jc w:val="both"/>
              <w:rPr>
                <w:lang w:val="lt-LT"/>
              </w:rPr>
            </w:pPr>
            <w:r w:rsidRPr="001E05BF">
              <w:rPr>
                <w:lang w:val="lt-LT"/>
              </w:rPr>
              <w:t>Sprendimui įgyvendinti papildomų lėšų nereikia.</w:t>
            </w:r>
          </w:p>
        </w:tc>
      </w:tr>
      <w:tr w:rsidR="00373EA8" w:rsidRPr="00135691" w14:paraId="119F7848" w14:textId="77777777" w:rsidTr="002B4413">
        <w:tc>
          <w:tcPr>
            <w:tcW w:w="4814" w:type="dxa"/>
          </w:tcPr>
          <w:p w14:paraId="6AC3042C" w14:textId="77777777" w:rsidR="00373EA8" w:rsidRPr="00E95DDE" w:rsidRDefault="00373EA8" w:rsidP="004143BC">
            <w:pPr>
              <w:pStyle w:val="Antrats"/>
              <w:tabs>
                <w:tab w:val="clear" w:pos="4153"/>
                <w:tab w:val="clear" w:pos="8306"/>
              </w:tabs>
              <w:jc w:val="both"/>
              <w:rPr>
                <w:lang w:val="lt-LT"/>
              </w:rPr>
            </w:pPr>
            <w:r w:rsidRPr="00E95DDE">
              <w:rPr>
                <w:lang w:val="lt-LT"/>
              </w:rPr>
              <w:t>Kiti sprendimui priimti reikalingi pagrindimai, skaičiavimai ir paaiškinimai</w:t>
            </w:r>
          </w:p>
          <w:p w14:paraId="4FE1482B" w14:textId="2B563DA9" w:rsidR="00373EA8" w:rsidRPr="00E95DDE" w:rsidRDefault="00373EA8" w:rsidP="004143BC">
            <w:pPr>
              <w:pStyle w:val="Antrats"/>
              <w:tabs>
                <w:tab w:val="clear" w:pos="4153"/>
                <w:tab w:val="clear" w:pos="8306"/>
              </w:tabs>
              <w:jc w:val="both"/>
              <w:rPr>
                <w:lang w:val="lt-LT"/>
              </w:rPr>
            </w:pPr>
          </w:p>
        </w:tc>
        <w:tc>
          <w:tcPr>
            <w:tcW w:w="4814" w:type="dxa"/>
          </w:tcPr>
          <w:p w14:paraId="109A7C4E" w14:textId="3B244104" w:rsidR="00373EA8" w:rsidRPr="00E95DDE" w:rsidRDefault="00373EA8" w:rsidP="004143BC">
            <w:pPr>
              <w:pStyle w:val="Antrats"/>
              <w:tabs>
                <w:tab w:val="clear" w:pos="4153"/>
                <w:tab w:val="clear" w:pos="8306"/>
              </w:tabs>
              <w:jc w:val="both"/>
              <w:rPr>
                <w:lang w:val="lt-LT"/>
              </w:rPr>
            </w:pPr>
            <w:r>
              <w:rPr>
                <w:lang w:val="lt-LT"/>
              </w:rPr>
              <w:t>Nėra</w:t>
            </w:r>
            <w:r w:rsidR="004011FF">
              <w:rPr>
                <w:lang w:val="lt-LT"/>
              </w:rPr>
              <w:t>.</w:t>
            </w:r>
          </w:p>
        </w:tc>
      </w:tr>
      <w:tr w:rsidR="00373EA8" w:rsidRPr="00913D2E" w14:paraId="1AC45194" w14:textId="77777777" w:rsidTr="002B4413">
        <w:tc>
          <w:tcPr>
            <w:tcW w:w="4814" w:type="dxa"/>
          </w:tcPr>
          <w:p w14:paraId="1557C351" w14:textId="77777777" w:rsidR="00373EA8" w:rsidRPr="00E95DDE" w:rsidRDefault="00373EA8" w:rsidP="004143BC">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373EA8" w:rsidRPr="00E95DDE" w:rsidRDefault="00373EA8" w:rsidP="004143BC">
            <w:pPr>
              <w:pStyle w:val="Antrats"/>
              <w:tabs>
                <w:tab w:val="clear" w:pos="4153"/>
                <w:tab w:val="clear" w:pos="8306"/>
              </w:tabs>
              <w:jc w:val="both"/>
              <w:rPr>
                <w:lang w:val="lt-LT"/>
              </w:rPr>
            </w:pPr>
          </w:p>
        </w:tc>
        <w:tc>
          <w:tcPr>
            <w:tcW w:w="4814" w:type="dxa"/>
          </w:tcPr>
          <w:p w14:paraId="0AD4A4D6" w14:textId="0A38C47E" w:rsidR="00373EA8" w:rsidRPr="00E95DDE" w:rsidRDefault="00DD11A1" w:rsidP="004143BC">
            <w:pPr>
              <w:pStyle w:val="Antrats"/>
              <w:tabs>
                <w:tab w:val="clear" w:pos="4153"/>
                <w:tab w:val="clear" w:pos="8306"/>
              </w:tabs>
              <w:jc w:val="both"/>
              <w:rPr>
                <w:lang w:val="lt-LT"/>
              </w:rPr>
            </w:pPr>
            <w:r w:rsidRPr="00DD11A1">
              <w:rPr>
                <w:color w:val="000000" w:themeColor="text1"/>
                <w:lang w:val="lt-LT"/>
              </w:rPr>
              <w:t xml:space="preserve">Sprendimo projektą </w:t>
            </w:r>
            <w:r w:rsidR="00E126F7">
              <w:rPr>
                <w:color w:val="000000" w:themeColor="text1"/>
                <w:lang w:val="lt-LT"/>
              </w:rPr>
              <w:t xml:space="preserve">įvertinti </w:t>
            </w:r>
            <w:r w:rsidRPr="00DD11A1">
              <w:rPr>
                <w:color w:val="000000" w:themeColor="text1"/>
                <w:lang w:val="lt-LT"/>
              </w:rPr>
              <w:t xml:space="preserve">antikorupciniu požiūriu poreikio nėra. </w:t>
            </w:r>
            <w:r w:rsidR="00C817DF" w:rsidRPr="00DD11A1">
              <w:rPr>
                <w:color w:val="000000" w:themeColor="text1"/>
                <w:lang w:val="lt-LT"/>
              </w:rPr>
              <w:t xml:space="preserve"> </w:t>
            </w:r>
          </w:p>
        </w:tc>
      </w:tr>
      <w:tr w:rsidR="00373EA8" w:rsidRPr="00E126F7" w14:paraId="1A76C517" w14:textId="77777777" w:rsidTr="002B4413">
        <w:tc>
          <w:tcPr>
            <w:tcW w:w="4814" w:type="dxa"/>
          </w:tcPr>
          <w:p w14:paraId="300B9AC8" w14:textId="1DBFF99B" w:rsidR="00373EA8" w:rsidRPr="00E95DDE" w:rsidRDefault="00373EA8" w:rsidP="004143BC">
            <w:pPr>
              <w:pStyle w:val="Antrats"/>
              <w:tabs>
                <w:tab w:val="clear" w:pos="4153"/>
                <w:tab w:val="clear" w:pos="8306"/>
              </w:tabs>
              <w:jc w:val="both"/>
              <w:rPr>
                <w:lang w:val="lt-LT"/>
              </w:rPr>
            </w:pPr>
            <w:r w:rsidRPr="00E95DDE">
              <w:rPr>
                <w:lang w:val="lt-LT"/>
              </w:rPr>
              <w:t>Sprendimo projekto iniciatoriai, rengėjas ar rengėjų grupė</w:t>
            </w:r>
          </w:p>
          <w:p w14:paraId="787A5834" w14:textId="266772A8" w:rsidR="00373EA8" w:rsidRPr="00E95DDE" w:rsidRDefault="00373EA8" w:rsidP="004143BC">
            <w:pPr>
              <w:pStyle w:val="Antrats"/>
              <w:tabs>
                <w:tab w:val="clear" w:pos="4153"/>
                <w:tab w:val="clear" w:pos="8306"/>
              </w:tabs>
              <w:jc w:val="both"/>
              <w:rPr>
                <w:lang w:val="lt-LT"/>
              </w:rPr>
            </w:pPr>
          </w:p>
        </w:tc>
        <w:tc>
          <w:tcPr>
            <w:tcW w:w="4814" w:type="dxa"/>
          </w:tcPr>
          <w:p w14:paraId="0896C100" w14:textId="51DFFDCF" w:rsidR="00373EA8" w:rsidRPr="00E95DDE" w:rsidRDefault="001164D2" w:rsidP="004143BC">
            <w:pPr>
              <w:pStyle w:val="Antrats"/>
              <w:tabs>
                <w:tab w:val="clear" w:pos="4153"/>
                <w:tab w:val="clear" w:pos="8306"/>
              </w:tabs>
              <w:jc w:val="both"/>
              <w:rPr>
                <w:lang w:val="lt-LT"/>
              </w:rPr>
            </w:pPr>
            <w:r>
              <w:rPr>
                <w:lang w:val="lt-LT"/>
              </w:rPr>
              <w:t>K</w:t>
            </w:r>
            <w:r w:rsidR="00373EA8">
              <w:rPr>
                <w:lang w:val="lt-LT"/>
              </w:rPr>
              <w:t>alvarijos savivaldybės administracija</w:t>
            </w:r>
            <w:r w:rsidR="004011FF">
              <w:rPr>
                <w:lang w:val="lt-LT"/>
              </w:rPr>
              <w:t>.</w:t>
            </w:r>
          </w:p>
        </w:tc>
      </w:tr>
      <w:tr w:rsidR="00373EA8" w:rsidRPr="00913D2E" w14:paraId="449CFF2A" w14:textId="77777777" w:rsidTr="002B4413">
        <w:tc>
          <w:tcPr>
            <w:tcW w:w="4814" w:type="dxa"/>
          </w:tcPr>
          <w:p w14:paraId="5973BDA6" w14:textId="458F2D0D" w:rsidR="00373EA8" w:rsidRPr="00E95DDE" w:rsidRDefault="00373EA8" w:rsidP="004143BC">
            <w:pPr>
              <w:pStyle w:val="Antrats"/>
              <w:tabs>
                <w:tab w:val="clear" w:pos="4153"/>
                <w:tab w:val="clear" w:pos="8306"/>
              </w:tabs>
              <w:jc w:val="both"/>
              <w:rPr>
                <w:lang w:val="lt-LT"/>
              </w:rPr>
            </w:pPr>
            <w:r w:rsidRPr="00E95DDE">
              <w:rPr>
                <w:lang w:val="lt-LT"/>
              </w:rPr>
              <w:lastRenderedPageBreak/>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565775E9" w14:textId="77777777" w:rsidR="000F656C" w:rsidRDefault="002C5543" w:rsidP="00040101">
            <w:pPr>
              <w:pStyle w:val="Antrats"/>
              <w:tabs>
                <w:tab w:val="clear" w:pos="4153"/>
                <w:tab w:val="clear" w:pos="8306"/>
              </w:tabs>
              <w:jc w:val="both"/>
              <w:rPr>
                <w:lang w:val="lt-LT"/>
              </w:rPr>
            </w:pPr>
            <w:r>
              <w:rPr>
                <w:lang w:val="lt-LT"/>
              </w:rPr>
              <w:t xml:space="preserve">Kalvarijos savivaldybės šeimos </w:t>
            </w:r>
            <w:r w:rsidR="00015897">
              <w:rPr>
                <w:lang w:val="lt-LT"/>
              </w:rPr>
              <w:t>politikos stiprinimo komisija.</w:t>
            </w:r>
          </w:p>
          <w:p w14:paraId="483F6F48" w14:textId="4038C8AC" w:rsidR="00015897" w:rsidRPr="00E95DDE" w:rsidRDefault="00015897" w:rsidP="00040101">
            <w:pPr>
              <w:pStyle w:val="Antrats"/>
              <w:tabs>
                <w:tab w:val="clear" w:pos="4153"/>
                <w:tab w:val="clear" w:pos="8306"/>
              </w:tabs>
              <w:jc w:val="both"/>
              <w:rPr>
                <w:lang w:val="lt-LT"/>
              </w:rPr>
            </w:pPr>
            <w:r>
              <w:rPr>
                <w:lang w:val="lt-LT"/>
              </w:rPr>
              <w:t xml:space="preserve">Tarpinstitucinio bendradarbiavimo koordinatorius. </w:t>
            </w:r>
          </w:p>
        </w:tc>
      </w:tr>
    </w:tbl>
    <w:p w14:paraId="4965C14A" w14:textId="77777777" w:rsidR="00041B21" w:rsidRDefault="00041B21" w:rsidP="004143BC">
      <w:pPr>
        <w:pStyle w:val="Antrats"/>
        <w:tabs>
          <w:tab w:val="clear" w:pos="4153"/>
          <w:tab w:val="clear" w:pos="8306"/>
        </w:tabs>
        <w:jc w:val="both"/>
        <w:rPr>
          <w:lang w:val="lt-LT"/>
        </w:rPr>
      </w:pPr>
    </w:p>
    <w:p w14:paraId="402420A5" w14:textId="703DE1EF" w:rsidR="00041B21" w:rsidRDefault="00B07566" w:rsidP="004143BC">
      <w:pPr>
        <w:pStyle w:val="Antrats"/>
        <w:tabs>
          <w:tab w:val="clear" w:pos="4153"/>
          <w:tab w:val="clear" w:pos="8306"/>
        </w:tabs>
        <w:jc w:val="center"/>
        <w:rPr>
          <w:lang w:val="lt-LT"/>
        </w:rPr>
      </w:pPr>
      <w:r>
        <w:rPr>
          <w:lang w:val="lt-LT"/>
        </w:rPr>
        <w:t>______________________________</w:t>
      </w:r>
    </w:p>
    <w:p w14:paraId="755DDD48" w14:textId="77777777" w:rsidR="00041B21" w:rsidRDefault="00041B21" w:rsidP="00B07566">
      <w:pPr>
        <w:pStyle w:val="Antrats"/>
        <w:tabs>
          <w:tab w:val="clear" w:pos="4153"/>
          <w:tab w:val="clear" w:pos="8306"/>
        </w:tabs>
        <w:rPr>
          <w:lang w:val="lt-LT"/>
        </w:rPr>
      </w:pPr>
    </w:p>
    <w:sectPr w:rsidR="00041B21" w:rsidSect="004C365A">
      <w:headerReference w:type="first" r:id="rId8"/>
      <w:footerReference w:type="first" r:id="rId9"/>
      <w:type w:val="continuous"/>
      <w:pgSz w:w="11906" w:h="16838" w:code="9"/>
      <w:pgMar w:top="284" w:right="567" w:bottom="568"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FB7B5" w14:textId="77777777" w:rsidR="000E74F6" w:rsidRDefault="000E74F6">
      <w:r>
        <w:separator/>
      </w:r>
    </w:p>
  </w:endnote>
  <w:endnote w:type="continuationSeparator" w:id="0">
    <w:p w14:paraId="40697335" w14:textId="77777777" w:rsidR="000E74F6" w:rsidRDefault="000E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7B59D" w14:textId="77777777" w:rsidR="000E74F6" w:rsidRDefault="000E74F6">
      <w:r>
        <w:separator/>
      </w:r>
    </w:p>
  </w:footnote>
  <w:footnote w:type="continuationSeparator" w:id="0">
    <w:p w14:paraId="10182B49" w14:textId="77777777" w:rsidR="000E74F6" w:rsidRDefault="000E7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1E2F"/>
    <w:rsid w:val="00011578"/>
    <w:rsid w:val="00015897"/>
    <w:rsid w:val="0003140C"/>
    <w:rsid w:val="00033177"/>
    <w:rsid w:val="00034151"/>
    <w:rsid w:val="00034E85"/>
    <w:rsid w:val="00036BF3"/>
    <w:rsid w:val="00037E24"/>
    <w:rsid w:val="00040101"/>
    <w:rsid w:val="00041B21"/>
    <w:rsid w:val="0006542D"/>
    <w:rsid w:val="000654AF"/>
    <w:rsid w:val="0006621B"/>
    <w:rsid w:val="00071C2C"/>
    <w:rsid w:val="0007346B"/>
    <w:rsid w:val="000808C9"/>
    <w:rsid w:val="00081D4D"/>
    <w:rsid w:val="000838DA"/>
    <w:rsid w:val="0009349F"/>
    <w:rsid w:val="00094E2D"/>
    <w:rsid w:val="000A347F"/>
    <w:rsid w:val="000B4B6A"/>
    <w:rsid w:val="000C0790"/>
    <w:rsid w:val="000C2091"/>
    <w:rsid w:val="000D1BFB"/>
    <w:rsid w:val="000D7F65"/>
    <w:rsid w:val="000E1981"/>
    <w:rsid w:val="000E5016"/>
    <w:rsid w:val="000E5257"/>
    <w:rsid w:val="000E74F6"/>
    <w:rsid w:val="000F24C2"/>
    <w:rsid w:val="000F2A86"/>
    <w:rsid w:val="000F656C"/>
    <w:rsid w:val="00100361"/>
    <w:rsid w:val="00102100"/>
    <w:rsid w:val="00103A2F"/>
    <w:rsid w:val="00104EBC"/>
    <w:rsid w:val="00106199"/>
    <w:rsid w:val="00110C44"/>
    <w:rsid w:val="0011244A"/>
    <w:rsid w:val="00113E76"/>
    <w:rsid w:val="0011439C"/>
    <w:rsid w:val="00114EA4"/>
    <w:rsid w:val="00115A75"/>
    <w:rsid w:val="00115B4C"/>
    <w:rsid w:val="001164D2"/>
    <w:rsid w:val="00120C48"/>
    <w:rsid w:val="001243F0"/>
    <w:rsid w:val="00124D10"/>
    <w:rsid w:val="001256D9"/>
    <w:rsid w:val="00127980"/>
    <w:rsid w:val="00131534"/>
    <w:rsid w:val="00135691"/>
    <w:rsid w:val="00136B46"/>
    <w:rsid w:val="001378A2"/>
    <w:rsid w:val="0014028A"/>
    <w:rsid w:val="0014251B"/>
    <w:rsid w:val="001440CD"/>
    <w:rsid w:val="00146D1D"/>
    <w:rsid w:val="001510EF"/>
    <w:rsid w:val="00153217"/>
    <w:rsid w:val="00155F4A"/>
    <w:rsid w:val="00161BC8"/>
    <w:rsid w:val="001738F8"/>
    <w:rsid w:val="00175590"/>
    <w:rsid w:val="00184A16"/>
    <w:rsid w:val="001933A4"/>
    <w:rsid w:val="00195E89"/>
    <w:rsid w:val="001968E9"/>
    <w:rsid w:val="001A5E8F"/>
    <w:rsid w:val="001A78BE"/>
    <w:rsid w:val="001A7BDA"/>
    <w:rsid w:val="001B5FBC"/>
    <w:rsid w:val="001C5F32"/>
    <w:rsid w:val="001D13CB"/>
    <w:rsid w:val="001E2BA2"/>
    <w:rsid w:val="001E5326"/>
    <w:rsid w:val="001E717B"/>
    <w:rsid w:val="001F0B72"/>
    <w:rsid w:val="001F4213"/>
    <w:rsid w:val="001F495B"/>
    <w:rsid w:val="001F4CF8"/>
    <w:rsid w:val="002009B8"/>
    <w:rsid w:val="00201A31"/>
    <w:rsid w:val="0020446F"/>
    <w:rsid w:val="00204AE5"/>
    <w:rsid w:val="00205EBE"/>
    <w:rsid w:val="00211E5C"/>
    <w:rsid w:val="002124D4"/>
    <w:rsid w:val="0021279E"/>
    <w:rsid w:val="00213125"/>
    <w:rsid w:val="00214996"/>
    <w:rsid w:val="0021721E"/>
    <w:rsid w:val="002179F9"/>
    <w:rsid w:val="00221020"/>
    <w:rsid w:val="002219E6"/>
    <w:rsid w:val="0024477A"/>
    <w:rsid w:val="00247B4A"/>
    <w:rsid w:val="002539E6"/>
    <w:rsid w:val="00262CEF"/>
    <w:rsid w:val="002630A3"/>
    <w:rsid w:val="00266B6D"/>
    <w:rsid w:val="00271D3A"/>
    <w:rsid w:val="00275264"/>
    <w:rsid w:val="00283C4B"/>
    <w:rsid w:val="00286545"/>
    <w:rsid w:val="002865E4"/>
    <w:rsid w:val="00295078"/>
    <w:rsid w:val="002A4FA2"/>
    <w:rsid w:val="002B1593"/>
    <w:rsid w:val="002B4413"/>
    <w:rsid w:val="002B4429"/>
    <w:rsid w:val="002C5543"/>
    <w:rsid w:val="002D685F"/>
    <w:rsid w:val="002E752F"/>
    <w:rsid w:val="002F0487"/>
    <w:rsid w:val="002F10FD"/>
    <w:rsid w:val="002F3036"/>
    <w:rsid w:val="002F415F"/>
    <w:rsid w:val="00320787"/>
    <w:rsid w:val="0032288F"/>
    <w:rsid w:val="00325632"/>
    <w:rsid w:val="00325760"/>
    <w:rsid w:val="00332788"/>
    <w:rsid w:val="003448A7"/>
    <w:rsid w:val="00350D2A"/>
    <w:rsid w:val="00373EA8"/>
    <w:rsid w:val="00382683"/>
    <w:rsid w:val="00391E02"/>
    <w:rsid w:val="003A1365"/>
    <w:rsid w:val="003A3922"/>
    <w:rsid w:val="003B0C04"/>
    <w:rsid w:val="003B18C6"/>
    <w:rsid w:val="003B695E"/>
    <w:rsid w:val="003B6DA0"/>
    <w:rsid w:val="003C15DF"/>
    <w:rsid w:val="003D67CB"/>
    <w:rsid w:val="003D6BBF"/>
    <w:rsid w:val="003D6D20"/>
    <w:rsid w:val="003E1477"/>
    <w:rsid w:val="003E1F70"/>
    <w:rsid w:val="003E42BB"/>
    <w:rsid w:val="003E4EEA"/>
    <w:rsid w:val="003E7FF9"/>
    <w:rsid w:val="004011FF"/>
    <w:rsid w:val="0040614D"/>
    <w:rsid w:val="00407A5B"/>
    <w:rsid w:val="00412EED"/>
    <w:rsid w:val="004143BC"/>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B787A"/>
    <w:rsid w:val="004C215F"/>
    <w:rsid w:val="004C365A"/>
    <w:rsid w:val="004D7026"/>
    <w:rsid w:val="004D7A2A"/>
    <w:rsid w:val="005003C5"/>
    <w:rsid w:val="00502B15"/>
    <w:rsid w:val="00505E0F"/>
    <w:rsid w:val="0050748F"/>
    <w:rsid w:val="00510A9A"/>
    <w:rsid w:val="00511241"/>
    <w:rsid w:val="00512644"/>
    <w:rsid w:val="00515ED3"/>
    <w:rsid w:val="0052261D"/>
    <w:rsid w:val="00522EA9"/>
    <w:rsid w:val="005270FE"/>
    <w:rsid w:val="0053021C"/>
    <w:rsid w:val="00530847"/>
    <w:rsid w:val="005329DA"/>
    <w:rsid w:val="0053408C"/>
    <w:rsid w:val="00535600"/>
    <w:rsid w:val="005356A4"/>
    <w:rsid w:val="00535E77"/>
    <w:rsid w:val="00536653"/>
    <w:rsid w:val="00543943"/>
    <w:rsid w:val="005537A5"/>
    <w:rsid w:val="00553D14"/>
    <w:rsid w:val="00565052"/>
    <w:rsid w:val="00567B87"/>
    <w:rsid w:val="00583F8C"/>
    <w:rsid w:val="005948A4"/>
    <w:rsid w:val="00594F96"/>
    <w:rsid w:val="005A4863"/>
    <w:rsid w:val="005B24BB"/>
    <w:rsid w:val="005B3668"/>
    <w:rsid w:val="005C2E83"/>
    <w:rsid w:val="005C4CC6"/>
    <w:rsid w:val="005E7FAB"/>
    <w:rsid w:val="00604F29"/>
    <w:rsid w:val="006077DA"/>
    <w:rsid w:val="00613E26"/>
    <w:rsid w:val="0061546D"/>
    <w:rsid w:val="006203BF"/>
    <w:rsid w:val="00631297"/>
    <w:rsid w:val="00632C27"/>
    <w:rsid w:val="00633C92"/>
    <w:rsid w:val="00637D45"/>
    <w:rsid w:val="00640B1D"/>
    <w:rsid w:val="0064513A"/>
    <w:rsid w:val="00646599"/>
    <w:rsid w:val="00646CCC"/>
    <w:rsid w:val="00650554"/>
    <w:rsid w:val="00651B0B"/>
    <w:rsid w:val="00656D78"/>
    <w:rsid w:val="0066222C"/>
    <w:rsid w:val="00666581"/>
    <w:rsid w:val="00673468"/>
    <w:rsid w:val="00675432"/>
    <w:rsid w:val="00683764"/>
    <w:rsid w:val="00690F9B"/>
    <w:rsid w:val="0069292C"/>
    <w:rsid w:val="00692EAD"/>
    <w:rsid w:val="006A1253"/>
    <w:rsid w:val="006A20FD"/>
    <w:rsid w:val="006A3ABB"/>
    <w:rsid w:val="006B27DF"/>
    <w:rsid w:val="006B7B1F"/>
    <w:rsid w:val="006C0016"/>
    <w:rsid w:val="006C1276"/>
    <w:rsid w:val="006C3D01"/>
    <w:rsid w:val="006C3D40"/>
    <w:rsid w:val="006C52AE"/>
    <w:rsid w:val="006C593E"/>
    <w:rsid w:val="006C7E01"/>
    <w:rsid w:val="006D0D3F"/>
    <w:rsid w:val="006D1869"/>
    <w:rsid w:val="006D1EED"/>
    <w:rsid w:val="006E0F77"/>
    <w:rsid w:val="006E20E5"/>
    <w:rsid w:val="006E498B"/>
    <w:rsid w:val="006F03B6"/>
    <w:rsid w:val="006F6484"/>
    <w:rsid w:val="00701B4D"/>
    <w:rsid w:val="007055C9"/>
    <w:rsid w:val="007055D5"/>
    <w:rsid w:val="0071391B"/>
    <w:rsid w:val="00716272"/>
    <w:rsid w:val="00716A13"/>
    <w:rsid w:val="007175BA"/>
    <w:rsid w:val="00717673"/>
    <w:rsid w:val="00720FB0"/>
    <w:rsid w:val="00722EE0"/>
    <w:rsid w:val="007272AE"/>
    <w:rsid w:val="00730C97"/>
    <w:rsid w:val="0073416E"/>
    <w:rsid w:val="007404A6"/>
    <w:rsid w:val="00742726"/>
    <w:rsid w:val="007444FC"/>
    <w:rsid w:val="00745D71"/>
    <w:rsid w:val="007547C1"/>
    <w:rsid w:val="00755DDE"/>
    <w:rsid w:val="00761234"/>
    <w:rsid w:val="007631EC"/>
    <w:rsid w:val="007758D4"/>
    <w:rsid w:val="007777CA"/>
    <w:rsid w:val="007837EA"/>
    <w:rsid w:val="00787435"/>
    <w:rsid w:val="00792C88"/>
    <w:rsid w:val="007A14A0"/>
    <w:rsid w:val="007A24BE"/>
    <w:rsid w:val="007A3E1B"/>
    <w:rsid w:val="007A5725"/>
    <w:rsid w:val="007A6616"/>
    <w:rsid w:val="007B4907"/>
    <w:rsid w:val="007C1C0A"/>
    <w:rsid w:val="007C2155"/>
    <w:rsid w:val="007D3973"/>
    <w:rsid w:val="007D65CB"/>
    <w:rsid w:val="007D65E5"/>
    <w:rsid w:val="007D6809"/>
    <w:rsid w:val="007E0189"/>
    <w:rsid w:val="007E7241"/>
    <w:rsid w:val="007F4573"/>
    <w:rsid w:val="00801A3A"/>
    <w:rsid w:val="008061BF"/>
    <w:rsid w:val="008118CD"/>
    <w:rsid w:val="0081210B"/>
    <w:rsid w:val="00820894"/>
    <w:rsid w:val="008261C2"/>
    <w:rsid w:val="00832224"/>
    <w:rsid w:val="00836939"/>
    <w:rsid w:val="00842B6B"/>
    <w:rsid w:val="00843F82"/>
    <w:rsid w:val="008520BB"/>
    <w:rsid w:val="00864304"/>
    <w:rsid w:val="008711FD"/>
    <w:rsid w:val="00876ED5"/>
    <w:rsid w:val="008770D6"/>
    <w:rsid w:val="00883EF4"/>
    <w:rsid w:val="00887375"/>
    <w:rsid w:val="008903D7"/>
    <w:rsid w:val="008916D3"/>
    <w:rsid w:val="00892010"/>
    <w:rsid w:val="008937D4"/>
    <w:rsid w:val="008A045B"/>
    <w:rsid w:val="008A1948"/>
    <w:rsid w:val="008A6AA9"/>
    <w:rsid w:val="008B1055"/>
    <w:rsid w:val="008B3173"/>
    <w:rsid w:val="008B3412"/>
    <w:rsid w:val="008B606B"/>
    <w:rsid w:val="008C19AA"/>
    <w:rsid w:val="008C2D3D"/>
    <w:rsid w:val="008C3024"/>
    <w:rsid w:val="008C7869"/>
    <w:rsid w:val="008D22F5"/>
    <w:rsid w:val="008D3F74"/>
    <w:rsid w:val="008E043C"/>
    <w:rsid w:val="008E12B0"/>
    <w:rsid w:val="008E2DC9"/>
    <w:rsid w:val="008E3B43"/>
    <w:rsid w:val="008F009D"/>
    <w:rsid w:val="008F1362"/>
    <w:rsid w:val="009005BC"/>
    <w:rsid w:val="00903200"/>
    <w:rsid w:val="00913095"/>
    <w:rsid w:val="00913D2E"/>
    <w:rsid w:val="00915B3E"/>
    <w:rsid w:val="00915E04"/>
    <w:rsid w:val="0092798D"/>
    <w:rsid w:val="009413BE"/>
    <w:rsid w:val="00943EF4"/>
    <w:rsid w:val="00944845"/>
    <w:rsid w:val="00946672"/>
    <w:rsid w:val="0094738C"/>
    <w:rsid w:val="00947933"/>
    <w:rsid w:val="009627F4"/>
    <w:rsid w:val="00966B06"/>
    <w:rsid w:val="009708B4"/>
    <w:rsid w:val="009742B5"/>
    <w:rsid w:val="00997CAA"/>
    <w:rsid w:val="009A0D91"/>
    <w:rsid w:val="009A1D09"/>
    <w:rsid w:val="009A6C39"/>
    <w:rsid w:val="009B221F"/>
    <w:rsid w:val="009B554C"/>
    <w:rsid w:val="009C297A"/>
    <w:rsid w:val="009C2C2C"/>
    <w:rsid w:val="009D2176"/>
    <w:rsid w:val="009E5875"/>
    <w:rsid w:val="009E5957"/>
    <w:rsid w:val="00A062E7"/>
    <w:rsid w:val="00A21312"/>
    <w:rsid w:val="00A21ACB"/>
    <w:rsid w:val="00A22CF4"/>
    <w:rsid w:val="00A27EE7"/>
    <w:rsid w:val="00A4182C"/>
    <w:rsid w:val="00A42CE3"/>
    <w:rsid w:val="00A451EA"/>
    <w:rsid w:val="00A45A75"/>
    <w:rsid w:val="00A57E14"/>
    <w:rsid w:val="00A6728A"/>
    <w:rsid w:val="00A679C7"/>
    <w:rsid w:val="00A77546"/>
    <w:rsid w:val="00A802C2"/>
    <w:rsid w:val="00A83248"/>
    <w:rsid w:val="00A85852"/>
    <w:rsid w:val="00AA03DF"/>
    <w:rsid w:val="00AA49F9"/>
    <w:rsid w:val="00AA6F4E"/>
    <w:rsid w:val="00AB4031"/>
    <w:rsid w:val="00AB42FF"/>
    <w:rsid w:val="00AC42BF"/>
    <w:rsid w:val="00AC4E1C"/>
    <w:rsid w:val="00AE7F44"/>
    <w:rsid w:val="00B01011"/>
    <w:rsid w:val="00B020E0"/>
    <w:rsid w:val="00B03322"/>
    <w:rsid w:val="00B07566"/>
    <w:rsid w:val="00B14633"/>
    <w:rsid w:val="00B24F7A"/>
    <w:rsid w:val="00B27C16"/>
    <w:rsid w:val="00B31B92"/>
    <w:rsid w:val="00B561F1"/>
    <w:rsid w:val="00B571A4"/>
    <w:rsid w:val="00B57378"/>
    <w:rsid w:val="00B72E2F"/>
    <w:rsid w:val="00B73D97"/>
    <w:rsid w:val="00B76076"/>
    <w:rsid w:val="00B932F6"/>
    <w:rsid w:val="00B944D4"/>
    <w:rsid w:val="00BA0031"/>
    <w:rsid w:val="00BA0224"/>
    <w:rsid w:val="00BA48DC"/>
    <w:rsid w:val="00BA570B"/>
    <w:rsid w:val="00BB022B"/>
    <w:rsid w:val="00BB6373"/>
    <w:rsid w:val="00BB7AF7"/>
    <w:rsid w:val="00BC0407"/>
    <w:rsid w:val="00BC1FE5"/>
    <w:rsid w:val="00BD1FF2"/>
    <w:rsid w:val="00BD24A2"/>
    <w:rsid w:val="00BD443E"/>
    <w:rsid w:val="00BD5010"/>
    <w:rsid w:val="00BE003E"/>
    <w:rsid w:val="00BE07A1"/>
    <w:rsid w:val="00BE22D6"/>
    <w:rsid w:val="00BF2D55"/>
    <w:rsid w:val="00BF3267"/>
    <w:rsid w:val="00BF4D2D"/>
    <w:rsid w:val="00C0558E"/>
    <w:rsid w:val="00C20CB7"/>
    <w:rsid w:val="00C21AC8"/>
    <w:rsid w:val="00C21F4A"/>
    <w:rsid w:val="00C2369E"/>
    <w:rsid w:val="00C26448"/>
    <w:rsid w:val="00C33259"/>
    <w:rsid w:val="00C450FE"/>
    <w:rsid w:val="00C52133"/>
    <w:rsid w:val="00C53AEB"/>
    <w:rsid w:val="00C53D4D"/>
    <w:rsid w:val="00C54E19"/>
    <w:rsid w:val="00C64A02"/>
    <w:rsid w:val="00C70DEF"/>
    <w:rsid w:val="00C7111D"/>
    <w:rsid w:val="00C737DF"/>
    <w:rsid w:val="00C75B1C"/>
    <w:rsid w:val="00C817DF"/>
    <w:rsid w:val="00C845D6"/>
    <w:rsid w:val="00C96EE6"/>
    <w:rsid w:val="00CA703C"/>
    <w:rsid w:val="00CB3E5C"/>
    <w:rsid w:val="00CD153A"/>
    <w:rsid w:val="00CD325C"/>
    <w:rsid w:val="00CD390B"/>
    <w:rsid w:val="00CE147F"/>
    <w:rsid w:val="00CE4887"/>
    <w:rsid w:val="00CF02B9"/>
    <w:rsid w:val="00CF6DAD"/>
    <w:rsid w:val="00D1097F"/>
    <w:rsid w:val="00D13D2C"/>
    <w:rsid w:val="00D25E27"/>
    <w:rsid w:val="00D26036"/>
    <w:rsid w:val="00D462A9"/>
    <w:rsid w:val="00D47E36"/>
    <w:rsid w:val="00D500E9"/>
    <w:rsid w:val="00D53DE7"/>
    <w:rsid w:val="00D570EC"/>
    <w:rsid w:val="00D62114"/>
    <w:rsid w:val="00D63514"/>
    <w:rsid w:val="00D64330"/>
    <w:rsid w:val="00D70758"/>
    <w:rsid w:val="00D862A5"/>
    <w:rsid w:val="00D8721D"/>
    <w:rsid w:val="00D93023"/>
    <w:rsid w:val="00DA0391"/>
    <w:rsid w:val="00DA0FBD"/>
    <w:rsid w:val="00DA3B58"/>
    <w:rsid w:val="00DA4C8E"/>
    <w:rsid w:val="00DB6F8E"/>
    <w:rsid w:val="00DC30CD"/>
    <w:rsid w:val="00DC689E"/>
    <w:rsid w:val="00DD0AC6"/>
    <w:rsid w:val="00DD11A1"/>
    <w:rsid w:val="00DD16B5"/>
    <w:rsid w:val="00DD47D3"/>
    <w:rsid w:val="00DE09F5"/>
    <w:rsid w:val="00DE2443"/>
    <w:rsid w:val="00DE366B"/>
    <w:rsid w:val="00DF03BA"/>
    <w:rsid w:val="00DF1885"/>
    <w:rsid w:val="00DF317C"/>
    <w:rsid w:val="00E03767"/>
    <w:rsid w:val="00E051D2"/>
    <w:rsid w:val="00E10F30"/>
    <w:rsid w:val="00E126F7"/>
    <w:rsid w:val="00E13E5B"/>
    <w:rsid w:val="00E14529"/>
    <w:rsid w:val="00E148F3"/>
    <w:rsid w:val="00E1744E"/>
    <w:rsid w:val="00E209DA"/>
    <w:rsid w:val="00E22E8A"/>
    <w:rsid w:val="00E252D2"/>
    <w:rsid w:val="00E25AD3"/>
    <w:rsid w:val="00E26116"/>
    <w:rsid w:val="00E279C8"/>
    <w:rsid w:val="00E30400"/>
    <w:rsid w:val="00E35656"/>
    <w:rsid w:val="00E45FBC"/>
    <w:rsid w:val="00E47DE2"/>
    <w:rsid w:val="00E52CE7"/>
    <w:rsid w:val="00E55E18"/>
    <w:rsid w:val="00E571AE"/>
    <w:rsid w:val="00E70826"/>
    <w:rsid w:val="00E77230"/>
    <w:rsid w:val="00E7754C"/>
    <w:rsid w:val="00E80524"/>
    <w:rsid w:val="00E81667"/>
    <w:rsid w:val="00E817B8"/>
    <w:rsid w:val="00E83C4F"/>
    <w:rsid w:val="00E852C4"/>
    <w:rsid w:val="00E85EC6"/>
    <w:rsid w:val="00E91A64"/>
    <w:rsid w:val="00E95DDE"/>
    <w:rsid w:val="00E96497"/>
    <w:rsid w:val="00EA002B"/>
    <w:rsid w:val="00EA2FDA"/>
    <w:rsid w:val="00EA3D8C"/>
    <w:rsid w:val="00EB2485"/>
    <w:rsid w:val="00EB745A"/>
    <w:rsid w:val="00EC0A23"/>
    <w:rsid w:val="00EC28BE"/>
    <w:rsid w:val="00EC4504"/>
    <w:rsid w:val="00EC71CE"/>
    <w:rsid w:val="00ED1C3A"/>
    <w:rsid w:val="00EF03D6"/>
    <w:rsid w:val="00EF1628"/>
    <w:rsid w:val="00F13E32"/>
    <w:rsid w:val="00F161A0"/>
    <w:rsid w:val="00F279E5"/>
    <w:rsid w:val="00F32C48"/>
    <w:rsid w:val="00F432F0"/>
    <w:rsid w:val="00F43809"/>
    <w:rsid w:val="00F45768"/>
    <w:rsid w:val="00F533F0"/>
    <w:rsid w:val="00F56EB7"/>
    <w:rsid w:val="00F57DAD"/>
    <w:rsid w:val="00F62255"/>
    <w:rsid w:val="00F670A6"/>
    <w:rsid w:val="00F73F30"/>
    <w:rsid w:val="00F7597D"/>
    <w:rsid w:val="00F80CDE"/>
    <w:rsid w:val="00F82579"/>
    <w:rsid w:val="00F92712"/>
    <w:rsid w:val="00F95235"/>
    <w:rsid w:val="00FA0E65"/>
    <w:rsid w:val="00FA7E14"/>
    <w:rsid w:val="00FB4606"/>
    <w:rsid w:val="00FB676E"/>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2</Pages>
  <Words>1795</Words>
  <Characters>1024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2026-01-29T06:41:00Z</cp:lastPrinted>
  <dcterms:created xsi:type="dcterms:W3CDTF">2026-03-16T09:28:00Z</dcterms:created>
  <dcterms:modified xsi:type="dcterms:W3CDTF">2026-03-16T09:28:00Z</dcterms:modified>
</cp:coreProperties>
</file>